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D9D4C" w14:textId="77777777" w:rsidR="00F20382" w:rsidRDefault="00F20382" w:rsidP="00F20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Isabella JACSON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fl.1492)</w:t>
      </w:r>
    </w:p>
    <w:p w14:paraId="77383237" w14:textId="77777777" w:rsidR="00F20382" w:rsidRDefault="00F20382" w:rsidP="00F20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41EB5E5E" w14:textId="77777777" w:rsidR="00F20382" w:rsidRDefault="00F20382" w:rsidP="00F20382">
      <w:pPr>
        <w:rPr>
          <w:rFonts w:ascii="Times New Roman" w:hAnsi="Times New Roman" w:cs="Times New Roman"/>
          <w:sz w:val="24"/>
          <w:szCs w:val="24"/>
        </w:rPr>
      </w:pPr>
    </w:p>
    <w:p w14:paraId="7D9015AF" w14:textId="77777777" w:rsidR="00F20382" w:rsidRDefault="00F20382" w:rsidP="00F20382">
      <w:pPr>
        <w:rPr>
          <w:rFonts w:ascii="Times New Roman" w:hAnsi="Times New Roman" w:cs="Times New Roman"/>
          <w:sz w:val="24"/>
          <w:szCs w:val="24"/>
        </w:rPr>
      </w:pPr>
    </w:p>
    <w:p w14:paraId="1B9CDD1A" w14:textId="77777777" w:rsidR="00F20382" w:rsidRDefault="00F20382" w:rsidP="00F20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and heiress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Crosseby</w:t>
      </w:r>
      <w:proofErr w:type="spellEnd"/>
      <w:r>
        <w:rPr>
          <w:rFonts w:ascii="Times New Roman" w:hAnsi="Times New Roman" w:cs="Times New Roman"/>
          <w:sz w:val="24"/>
          <w:szCs w:val="24"/>
        </w:rPr>
        <w:t>.    (T.N.A. ref. WD RY/BOX92/113)</w:t>
      </w:r>
    </w:p>
    <w:p w14:paraId="6BDAF21A" w14:textId="77777777" w:rsidR="00F20382" w:rsidRDefault="00F20382" w:rsidP="00F20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Jacson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Penrith(q.v.).  (ibid.) </w:t>
      </w:r>
    </w:p>
    <w:p w14:paraId="4986D079" w14:textId="77777777" w:rsidR="00F20382" w:rsidRDefault="00F20382" w:rsidP="00F20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Son: Robert(q.v.).    (ibid.) </w:t>
      </w:r>
    </w:p>
    <w:p w14:paraId="53F883B4" w14:textId="77777777" w:rsidR="00F20382" w:rsidRDefault="00F20382" w:rsidP="00F20382">
      <w:pPr>
        <w:rPr>
          <w:rFonts w:ascii="Times New Roman" w:hAnsi="Times New Roman" w:cs="Times New Roman"/>
          <w:sz w:val="24"/>
          <w:szCs w:val="24"/>
        </w:rPr>
      </w:pPr>
    </w:p>
    <w:p w14:paraId="7FE170BF" w14:textId="77777777" w:rsidR="00F20382" w:rsidRDefault="00F20382" w:rsidP="00F20382">
      <w:pPr>
        <w:rPr>
          <w:rFonts w:ascii="Times New Roman" w:hAnsi="Times New Roman" w:cs="Times New Roman"/>
          <w:sz w:val="24"/>
          <w:szCs w:val="24"/>
        </w:rPr>
      </w:pPr>
    </w:p>
    <w:p w14:paraId="06AF3FDC" w14:textId="77777777" w:rsidR="00F20382" w:rsidRDefault="00F20382" w:rsidP="00F20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Mar.1492</w:t>
      </w:r>
      <w:r>
        <w:rPr>
          <w:rFonts w:ascii="Times New Roman" w:hAnsi="Times New Roman" w:cs="Times New Roman"/>
          <w:sz w:val="24"/>
          <w:szCs w:val="24"/>
        </w:rPr>
        <w:tab/>
        <w:t>She enfeoffed Robert of half an acre of land in the lordship of Penrith.</w:t>
      </w:r>
    </w:p>
    <w:p w14:paraId="0C3180C4" w14:textId="77777777" w:rsidR="00F20382" w:rsidRDefault="00F20382" w:rsidP="00F20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(ibid.) </w:t>
      </w:r>
    </w:p>
    <w:p w14:paraId="62258843" w14:textId="77777777" w:rsidR="00F20382" w:rsidRDefault="00F20382" w:rsidP="00F20382">
      <w:pPr>
        <w:rPr>
          <w:rFonts w:ascii="Times New Roman" w:hAnsi="Times New Roman" w:cs="Times New Roman"/>
          <w:sz w:val="24"/>
          <w:szCs w:val="24"/>
        </w:rPr>
      </w:pPr>
    </w:p>
    <w:p w14:paraId="54E960DC" w14:textId="77777777" w:rsidR="00F20382" w:rsidRDefault="00F20382" w:rsidP="00F20382">
      <w:pPr>
        <w:rPr>
          <w:rFonts w:ascii="Times New Roman" w:hAnsi="Times New Roman" w:cs="Times New Roman"/>
          <w:sz w:val="24"/>
          <w:szCs w:val="24"/>
        </w:rPr>
      </w:pPr>
    </w:p>
    <w:p w14:paraId="1835AEB1" w14:textId="77777777" w:rsidR="00F20382" w:rsidRDefault="00F20382" w:rsidP="00F203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February 2022</w:t>
      </w:r>
    </w:p>
    <w:p w14:paraId="2975F2B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B2A7C" w14:textId="77777777" w:rsidR="00F20382" w:rsidRDefault="00F20382" w:rsidP="009139A6">
      <w:r>
        <w:separator/>
      </w:r>
    </w:p>
  </w:endnote>
  <w:endnote w:type="continuationSeparator" w:id="0">
    <w:p w14:paraId="02AF0FB6" w14:textId="77777777" w:rsidR="00F20382" w:rsidRDefault="00F203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DEE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A9C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659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DE293" w14:textId="77777777" w:rsidR="00F20382" w:rsidRDefault="00F20382" w:rsidP="009139A6">
      <w:r>
        <w:separator/>
      </w:r>
    </w:p>
  </w:footnote>
  <w:footnote w:type="continuationSeparator" w:id="0">
    <w:p w14:paraId="28441125" w14:textId="77777777" w:rsidR="00F20382" w:rsidRDefault="00F203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8D9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88C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A6B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8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20382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7DA22"/>
  <w15:chartTrackingRefBased/>
  <w15:docId w15:val="{07806C48-9BC2-41C8-B82F-6452A6001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8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2022-02-23T14:47:00Z</dcterms:created>
  <dcterms:modified xsi:type="dcterms:W3CDTF">2022-02-23T14:48:00Z</dcterms:modified>
</cp:coreProperties>
</file>